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669E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SPROT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5F95A066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Malling</w:t>
      </w:r>
      <w:proofErr w:type="spellEnd"/>
      <w:r>
        <w:rPr>
          <w:rFonts w:cs="Times New Roman"/>
          <w:szCs w:val="24"/>
        </w:rPr>
        <w:t>. Chapman.</w:t>
      </w:r>
    </w:p>
    <w:p w14:paraId="0A376391" w14:textId="77777777" w:rsidR="00A36DC8" w:rsidRDefault="00A36DC8" w:rsidP="00A36DC8">
      <w:pPr>
        <w:pStyle w:val="NoSpacing"/>
        <w:rPr>
          <w:rFonts w:cs="Times New Roman"/>
          <w:szCs w:val="24"/>
        </w:rPr>
      </w:pPr>
    </w:p>
    <w:p w14:paraId="09F3647B" w14:textId="77777777" w:rsidR="00A36DC8" w:rsidRDefault="00A36DC8" w:rsidP="00A36DC8">
      <w:pPr>
        <w:pStyle w:val="NoSpacing"/>
        <w:rPr>
          <w:rFonts w:cs="Times New Roman"/>
          <w:szCs w:val="24"/>
        </w:rPr>
      </w:pPr>
    </w:p>
    <w:p w14:paraId="59627C01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Richard Berne of Oxford(q.v.) and the other executors of John </w:t>
      </w:r>
      <w:proofErr w:type="spellStart"/>
      <w:r>
        <w:rPr>
          <w:rFonts w:cs="Times New Roman"/>
          <w:szCs w:val="24"/>
        </w:rPr>
        <w:t>Petresfeld</w:t>
      </w:r>
      <w:proofErr w:type="spellEnd"/>
    </w:p>
    <w:p w14:paraId="323C0A7B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London, ironmonger(q.v.), brought a plaint of debt against him and others.</w:t>
      </w:r>
    </w:p>
    <w:p w14:paraId="446ADB89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52750237" w14:textId="77777777" w:rsidR="00A36DC8" w:rsidRDefault="00A36DC8" w:rsidP="00A36DC8">
      <w:pPr>
        <w:pStyle w:val="NoSpacing"/>
        <w:rPr>
          <w:rFonts w:cs="Times New Roman"/>
          <w:szCs w:val="24"/>
        </w:rPr>
      </w:pPr>
    </w:p>
    <w:p w14:paraId="6DE2E3F3" w14:textId="77777777" w:rsidR="00A36DC8" w:rsidRDefault="00A36DC8" w:rsidP="00A36DC8">
      <w:pPr>
        <w:pStyle w:val="NoSpacing"/>
        <w:rPr>
          <w:rFonts w:cs="Times New Roman"/>
          <w:szCs w:val="24"/>
        </w:rPr>
      </w:pPr>
    </w:p>
    <w:p w14:paraId="344FD7AA" w14:textId="77777777" w:rsidR="00A36DC8" w:rsidRDefault="00A36DC8" w:rsidP="00A36D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2023</w:t>
      </w:r>
    </w:p>
    <w:p w14:paraId="7EBBFB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2608" w14:textId="77777777" w:rsidR="00A36DC8" w:rsidRDefault="00A36DC8" w:rsidP="009139A6">
      <w:r>
        <w:separator/>
      </w:r>
    </w:p>
  </w:endnote>
  <w:endnote w:type="continuationSeparator" w:id="0">
    <w:p w14:paraId="5A6F5B72" w14:textId="77777777" w:rsidR="00A36DC8" w:rsidRDefault="00A36D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82C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5A9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75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AFBF8" w14:textId="77777777" w:rsidR="00A36DC8" w:rsidRDefault="00A36DC8" w:rsidP="009139A6">
      <w:r>
        <w:separator/>
      </w:r>
    </w:p>
  </w:footnote>
  <w:footnote w:type="continuationSeparator" w:id="0">
    <w:p w14:paraId="5722FD1F" w14:textId="77777777" w:rsidR="00A36DC8" w:rsidRDefault="00A36D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0E0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128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5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C8"/>
    <w:rsid w:val="000666E0"/>
    <w:rsid w:val="002510B7"/>
    <w:rsid w:val="005C130B"/>
    <w:rsid w:val="00826F5C"/>
    <w:rsid w:val="009139A6"/>
    <w:rsid w:val="009448BB"/>
    <w:rsid w:val="00947624"/>
    <w:rsid w:val="00A3176C"/>
    <w:rsid w:val="00A36DC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DCC3D"/>
  <w15:chartTrackingRefBased/>
  <w15:docId w15:val="{770B8AB5-DC78-4087-81F9-DBC969E1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6D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2023-04-16T14:17:00Z</dcterms:created>
  <dcterms:modified xsi:type="dcterms:W3CDTF">2023-04-16T14:18:00Z</dcterms:modified>
</cp:coreProperties>
</file>